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E763" w14:textId="77777777" w:rsidR="003159A6" w:rsidRDefault="00D819AA" w:rsidP="00153A6D">
      <w:pPr>
        <w:framePr w:hSpace="180" w:wrap="auto" w:vAnchor="text" w:hAnchor="page" w:x="927" w:y="-5"/>
      </w:pPr>
      <w:r w:rsidRPr="00153A6D">
        <w:rPr>
          <w:noProof/>
          <w:sz w:val="16"/>
          <w:szCs w:val="16"/>
          <w:lang w:val="en-CA" w:eastAsia="en-CA"/>
        </w:rPr>
        <w:drawing>
          <wp:inline distT="0" distB="0" distL="0" distR="0" wp14:anchorId="1BB73D85" wp14:editId="5FBFE76A">
            <wp:extent cx="952500" cy="9080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page" w:horzAnchor="page" w:tblpX="4591" w:tblpY="706"/>
        <w:tblW w:w="70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B75DD4" w14:paraId="2FC053A7" w14:textId="77777777" w:rsidTr="00B75DD4">
        <w:tc>
          <w:tcPr>
            <w:tcW w:w="7087" w:type="dxa"/>
            <w:tcBorders>
              <w:bottom w:val="single" w:sz="24" w:space="0" w:color="auto"/>
            </w:tcBorders>
          </w:tcPr>
          <w:p w14:paraId="42897E55" w14:textId="77777777" w:rsidR="00B75DD4" w:rsidRPr="00B75DD4" w:rsidRDefault="00B75DD4" w:rsidP="00B75DD4">
            <w:pPr>
              <w:spacing w:after="120"/>
              <w:jc w:val="right"/>
              <w:rPr>
                <w:rFonts w:ascii="Arial" w:hAnsi="Arial" w:cs="Arial"/>
                <w:b/>
                <w:smallCaps/>
                <w:sz w:val="36"/>
              </w:rPr>
            </w:pPr>
            <w:r w:rsidRPr="00B75DD4">
              <w:rPr>
                <w:rFonts w:ascii="Arial" w:hAnsi="Arial" w:cs="Arial"/>
                <w:b/>
                <w:smallCaps/>
                <w:sz w:val="36"/>
              </w:rPr>
              <w:t>Alberni District Teachers’ Union</w:t>
            </w:r>
          </w:p>
        </w:tc>
      </w:tr>
      <w:tr w:rsidR="00B75DD4" w14:paraId="09F4E2AA" w14:textId="77777777" w:rsidTr="00B75DD4">
        <w:tc>
          <w:tcPr>
            <w:tcW w:w="7087" w:type="dxa"/>
            <w:tcBorders>
              <w:top w:val="single" w:sz="24" w:space="0" w:color="auto"/>
            </w:tcBorders>
          </w:tcPr>
          <w:p w14:paraId="0056002B" w14:textId="0880E309" w:rsidR="005C35EC" w:rsidRDefault="00F32566" w:rsidP="00F94AF0">
            <w:pPr>
              <w:spacing w:before="80"/>
              <w:jc w:val="right"/>
              <w:rPr>
                <w:rFonts w:cs="Arial"/>
                <w:b/>
                <w:sz w:val="28"/>
              </w:rPr>
            </w:pPr>
            <w:r>
              <w:rPr>
                <w:rFonts w:ascii="Arial" w:eastAsiaTheme="minorHAnsi" w:hAnsi="Arial" w:cs="Arial"/>
                <w:b/>
                <w:sz w:val="28"/>
                <w:szCs w:val="16"/>
              </w:rPr>
              <w:t>202</w:t>
            </w:r>
            <w:r w:rsidR="004705E8">
              <w:rPr>
                <w:rFonts w:ascii="Arial" w:eastAsiaTheme="minorHAnsi" w:hAnsi="Arial" w:cs="Arial"/>
                <w:b/>
                <w:sz w:val="28"/>
                <w:szCs w:val="16"/>
              </w:rPr>
              <w:t>6</w:t>
            </w:r>
            <w:r>
              <w:rPr>
                <w:rFonts w:ascii="Arial" w:eastAsiaTheme="minorHAnsi" w:hAnsi="Arial" w:cs="Arial"/>
                <w:b/>
                <w:sz w:val="28"/>
                <w:szCs w:val="16"/>
              </w:rPr>
              <w:t xml:space="preserve"> </w:t>
            </w:r>
            <w:r w:rsidR="005C35EC" w:rsidRPr="00F94AF0">
              <w:rPr>
                <w:rFonts w:ascii="Arial" w:eastAsiaTheme="minorHAnsi" w:hAnsi="Arial" w:cs="Arial"/>
                <w:b/>
                <w:sz w:val="28"/>
                <w:szCs w:val="16"/>
              </w:rPr>
              <w:t xml:space="preserve">ADTU - </w:t>
            </w:r>
            <w:r w:rsidR="00F94AF0">
              <w:rPr>
                <w:rFonts w:ascii="Arial" w:eastAsiaTheme="minorHAnsi" w:hAnsi="Arial" w:cs="Arial"/>
                <w:b/>
                <w:sz w:val="28"/>
                <w:szCs w:val="16"/>
              </w:rPr>
              <w:t>General Expense Claim</w:t>
            </w:r>
          </w:p>
          <w:p w14:paraId="7E512492" w14:textId="77777777" w:rsidR="00B75DD4" w:rsidRPr="00B75DD4" w:rsidRDefault="00B75DD4" w:rsidP="00B75DD4">
            <w:pPr>
              <w:spacing w:before="8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75DD4">
              <w:rPr>
                <w:rFonts w:ascii="Arial" w:hAnsi="Arial" w:cs="Arial"/>
                <w:sz w:val="16"/>
                <w:szCs w:val="16"/>
              </w:rPr>
              <w:t xml:space="preserve">Email:  </w:t>
            </w:r>
            <w:hyperlink r:id="rId8" w:history="1">
              <w:r w:rsidR="00F92769" w:rsidRPr="00254014">
                <w:rPr>
                  <w:rStyle w:val="Hyperlink"/>
                  <w:rFonts w:ascii="Arial" w:hAnsi="Arial" w:cs="Arial"/>
                  <w:sz w:val="16"/>
                  <w:szCs w:val="16"/>
                </w:rPr>
                <w:t>adtu@shawcable.com</w:t>
              </w:r>
            </w:hyperlink>
            <w:r w:rsidR="00F9276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2A84BBB" w14:textId="77777777" w:rsidR="00B75DD4" w:rsidRDefault="00B75DD4" w:rsidP="00E91676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sz w:val="36"/>
        </w:rPr>
      </w:pPr>
    </w:p>
    <w:p w14:paraId="5D6E12B5" w14:textId="77777777" w:rsidR="00B75DD4" w:rsidRDefault="00B75DD4" w:rsidP="00E91676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sz w:val="36"/>
        </w:rPr>
      </w:pPr>
    </w:p>
    <w:p w14:paraId="62D0986C" w14:textId="77777777" w:rsidR="00B75DD4" w:rsidRDefault="00B75DD4" w:rsidP="00E91676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sz w:val="36"/>
        </w:rPr>
      </w:pPr>
    </w:p>
    <w:p w14:paraId="77744BEF" w14:textId="77777777" w:rsidR="00B75DD4" w:rsidRDefault="00B75DD4" w:rsidP="00E91676">
      <w:pPr>
        <w:overflowPunct w:val="0"/>
        <w:autoSpaceDE w:val="0"/>
        <w:autoSpaceDN w:val="0"/>
        <w:adjustRightInd w:val="0"/>
        <w:jc w:val="right"/>
        <w:rPr>
          <w:rFonts w:ascii="Arial" w:hAnsi="Arial" w:cs="Arial"/>
          <w:b/>
          <w:sz w:val="36"/>
        </w:rPr>
      </w:pPr>
    </w:p>
    <w:p w14:paraId="439214D2" w14:textId="77777777" w:rsidR="00C83547" w:rsidRPr="003C253E" w:rsidRDefault="00C83547" w:rsidP="00C83547">
      <w:pPr>
        <w:rPr>
          <w:rFonts w:cs="Arial"/>
          <w:bCs/>
          <w:sz w:val="16"/>
          <w:szCs w:val="16"/>
        </w:rPr>
      </w:pPr>
    </w:p>
    <w:tbl>
      <w:tblPr>
        <w:tblW w:w="10915" w:type="dxa"/>
        <w:tblLook w:val="04A0" w:firstRow="1" w:lastRow="0" w:firstColumn="1" w:lastColumn="0" w:noHBand="0" w:noVBand="1"/>
      </w:tblPr>
      <w:tblGrid>
        <w:gridCol w:w="993"/>
        <w:gridCol w:w="317"/>
        <w:gridCol w:w="1559"/>
        <w:gridCol w:w="2378"/>
        <w:gridCol w:w="849"/>
        <w:gridCol w:w="1842"/>
        <w:gridCol w:w="2977"/>
      </w:tblGrid>
      <w:tr w:rsidR="00464A3C" w:rsidRPr="00464A3C" w14:paraId="7B4D80DD" w14:textId="77777777" w:rsidTr="00A25B10">
        <w:trPr>
          <w:trHeight w:val="461"/>
        </w:trPr>
        <w:tc>
          <w:tcPr>
            <w:tcW w:w="993" w:type="dxa"/>
            <w:vAlign w:val="bottom"/>
          </w:tcPr>
          <w:p w14:paraId="5635A603" w14:textId="77777777" w:rsidR="00464A3C" w:rsidRPr="00464A3C" w:rsidRDefault="00464A3C" w:rsidP="00A25B10">
            <w:pPr>
              <w:rPr>
                <w:rFonts w:ascii="Arial" w:hAnsi="Arial" w:cs="Arial"/>
                <w:b/>
                <w:bCs/>
              </w:rPr>
            </w:pPr>
            <w:r w:rsidRPr="00464A3C"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4254" w:type="dxa"/>
            <w:gridSpan w:val="3"/>
            <w:tcBorders>
              <w:bottom w:val="single" w:sz="4" w:space="0" w:color="auto"/>
            </w:tcBorders>
            <w:vAlign w:val="bottom"/>
          </w:tcPr>
          <w:p w14:paraId="632EA63E" w14:textId="77777777" w:rsidR="00464A3C" w:rsidRPr="00464A3C" w:rsidRDefault="00464A3C" w:rsidP="00A25B10">
            <w:pPr>
              <w:rPr>
                <w:rFonts w:ascii="Arial" w:hAnsi="Arial" w:cs="Arial"/>
                <w:bCs/>
              </w:rPr>
            </w:pPr>
          </w:p>
        </w:tc>
        <w:tc>
          <w:tcPr>
            <w:tcW w:w="849" w:type="dxa"/>
            <w:vAlign w:val="bottom"/>
          </w:tcPr>
          <w:p w14:paraId="0FAC7A9C" w14:textId="77777777" w:rsidR="00464A3C" w:rsidRPr="00464A3C" w:rsidRDefault="00464A3C" w:rsidP="00A25B10">
            <w:pPr>
              <w:rPr>
                <w:rFonts w:ascii="Arial" w:hAnsi="Arial" w:cs="Arial"/>
                <w:b/>
                <w:bCs/>
              </w:rPr>
            </w:pPr>
            <w:r w:rsidRPr="00464A3C">
              <w:rPr>
                <w:rFonts w:ascii="Arial" w:hAnsi="Arial" w:cs="Arial"/>
                <w:b/>
                <w:bCs/>
              </w:rPr>
              <w:t>Date: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vAlign w:val="bottom"/>
          </w:tcPr>
          <w:p w14:paraId="66E85D3B" w14:textId="77777777" w:rsidR="00464A3C" w:rsidRPr="00464A3C" w:rsidRDefault="00464A3C" w:rsidP="00A25B10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464A3C" w:rsidRPr="00464A3C" w14:paraId="3535300F" w14:textId="77777777" w:rsidTr="00464A3C">
        <w:trPr>
          <w:trHeight w:val="436"/>
        </w:trPr>
        <w:tc>
          <w:tcPr>
            <w:tcW w:w="1310" w:type="dxa"/>
            <w:gridSpan w:val="2"/>
            <w:vAlign w:val="bottom"/>
          </w:tcPr>
          <w:p w14:paraId="675595B8" w14:textId="77777777" w:rsidR="00464A3C" w:rsidRPr="00464A3C" w:rsidRDefault="00464A3C" w:rsidP="00464A3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Worksite</w:t>
            </w:r>
            <w:r w:rsidRPr="00464A3C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DA25D" w14:textId="77777777" w:rsidR="00464A3C" w:rsidRPr="00464A3C" w:rsidRDefault="00464A3C" w:rsidP="00464A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82AA08D" w14:textId="77777777" w:rsidR="00464A3C" w:rsidRPr="00464A3C" w:rsidRDefault="00464A3C" w:rsidP="00464A3C">
            <w:pPr>
              <w:rPr>
                <w:rFonts w:ascii="Arial" w:hAnsi="Arial" w:cs="Arial"/>
                <w:b/>
                <w:bCs/>
              </w:rPr>
            </w:pPr>
            <w:r w:rsidRPr="009A731C">
              <w:rPr>
                <w:rFonts w:ascii="Arial" w:hAnsi="Arial" w:cs="Arial"/>
                <w:b/>
              </w:rPr>
              <w:t>Worksite Telephone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E281A" w14:textId="77777777" w:rsidR="00464A3C" w:rsidRPr="00464A3C" w:rsidRDefault="00464A3C" w:rsidP="00464A3C">
            <w:pPr>
              <w:rPr>
                <w:rFonts w:ascii="Arial" w:hAnsi="Arial" w:cs="Arial"/>
                <w:bCs/>
              </w:rPr>
            </w:pPr>
          </w:p>
        </w:tc>
      </w:tr>
      <w:tr w:rsidR="00464A3C" w:rsidRPr="00464A3C" w14:paraId="5F5D13E8" w14:textId="77777777" w:rsidTr="00464A3C">
        <w:trPr>
          <w:trHeight w:val="461"/>
        </w:trPr>
        <w:tc>
          <w:tcPr>
            <w:tcW w:w="2869" w:type="dxa"/>
            <w:gridSpan w:val="3"/>
            <w:vAlign w:val="bottom"/>
          </w:tcPr>
          <w:p w14:paraId="54817548" w14:textId="77777777" w:rsidR="00464A3C" w:rsidRPr="00464A3C" w:rsidRDefault="00464A3C" w:rsidP="00464A3C">
            <w:pPr>
              <w:rPr>
                <w:rFonts w:ascii="Arial" w:hAnsi="Arial" w:cs="Arial"/>
                <w:b/>
                <w:bCs/>
              </w:rPr>
            </w:pPr>
            <w:r w:rsidRPr="00464A3C">
              <w:rPr>
                <w:rFonts w:ascii="Arial" w:hAnsi="Arial" w:cs="Arial"/>
                <w:b/>
                <w:bCs/>
              </w:rPr>
              <w:t>Purpose of Expenses:</w:t>
            </w:r>
          </w:p>
        </w:tc>
        <w:tc>
          <w:tcPr>
            <w:tcW w:w="2378" w:type="dxa"/>
            <w:tcBorders>
              <w:bottom w:val="single" w:sz="4" w:space="0" w:color="auto"/>
            </w:tcBorders>
            <w:vAlign w:val="bottom"/>
          </w:tcPr>
          <w:p w14:paraId="057D3017" w14:textId="77777777" w:rsidR="00464A3C" w:rsidRPr="00464A3C" w:rsidRDefault="00464A3C" w:rsidP="00464A3C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68" w:type="dxa"/>
            <w:gridSpan w:val="3"/>
            <w:tcBorders>
              <w:bottom w:val="single" w:sz="4" w:space="0" w:color="auto"/>
            </w:tcBorders>
            <w:vAlign w:val="bottom"/>
          </w:tcPr>
          <w:p w14:paraId="2EAA892B" w14:textId="77777777" w:rsidR="00464A3C" w:rsidRPr="00464A3C" w:rsidRDefault="00464A3C" w:rsidP="00464A3C">
            <w:pPr>
              <w:rPr>
                <w:rFonts w:ascii="Arial" w:hAnsi="Arial" w:cs="Arial"/>
                <w:bCs/>
              </w:rPr>
            </w:pPr>
          </w:p>
        </w:tc>
      </w:tr>
      <w:tr w:rsidR="00464A3C" w:rsidRPr="00464A3C" w14:paraId="51BE9E7E" w14:textId="77777777" w:rsidTr="005C35EC">
        <w:trPr>
          <w:trHeight w:val="461"/>
        </w:trPr>
        <w:tc>
          <w:tcPr>
            <w:tcW w:w="10915" w:type="dxa"/>
            <w:gridSpan w:val="7"/>
            <w:tcBorders>
              <w:bottom w:val="single" w:sz="4" w:space="0" w:color="auto"/>
            </w:tcBorders>
            <w:vAlign w:val="bottom"/>
          </w:tcPr>
          <w:p w14:paraId="10D18A98" w14:textId="77777777" w:rsidR="00464A3C" w:rsidRPr="00464A3C" w:rsidRDefault="00464A3C" w:rsidP="00464A3C">
            <w:pPr>
              <w:rPr>
                <w:rFonts w:ascii="Arial" w:hAnsi="Arial" w:cs="Arial"/>
                <w:bCs/>
              </w:rPr>
            </w:pPr>
          </w:p>
        </w:tc>
      </w:tr>
    </w:tbl>
    <w:p w14:paraId="18D3273C" w14:textId="77777777" w:rsidR="00C83547" w:rsidRDefault="00C83547" w:rsidP="00C83547">
      <w:pPr>
        <w:rPr>
          <w:rFonts w:cs="Arial"/>
          <w:bCs/>
        </w:rPr>
      </w:pPr>
    </w:p>
    <w:tbl>
      <w:tblPr>
        <w:tblW w:w="10924" w:type="dxa"/>
        <w:tblLayout w:type="fixed"/>
        <w:tblLook w:val="0000" w:firstRow="0" w:lastRow="0" w:firstColumn="0" w:lastColumn="0" w:noHBand="0" w:noVBand="0"/>
      </w:tblPr>
      <w:tblGrid>
        <w:gridCol w:w="910"/>
        <w:gridCol w:w="348"/>
        <w:gridCol w:w="998"/>
        <w:gridCol w:w="846"/>
        <w:gridCol w:w="280"/>
        <w:gridCol w:w="15"/>
        <w:gridCol w:w="267"/>
        <w:gridCol w:w="564"/>
        <w:gridCol w:w="592"/>
        <w:gridCol w:w="396"/>
        <w:gridCol w:w="145"/>
        <w:gridCol w:w="565"/>
        <w:gridCol w:w="277"/>
        <w:gridCol w:w="283"/>
        <w:gridCol w:w="235"/>
        <w:gridCol w:w="504"/>
        <w:gridCol w:w="1235"/>
        <w:gridCol w:w="1180"/>
        <w:gridCol w:w="1284"/>
      </w:tblGrid>
      <w:tr w:rsidR="00F84B24" w:rsidRPr="00464A3C" w14:paraId="272EDFF2" w14:textId="77777777" w:rsidTr="004D70AE">
        <w:trPr>
          <w:trHeight w:val="127"/>
        </w:trPr>
        <w:tc>
          <w:tcPr>
            <w:tcW w:w="10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94EC01" w14:textId="77777777" w:rsidR="00F84B24" w:rsidRPr="00464A3C" w:rsidRDefault="00F84B24" w:rsidP="00464A3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126A0" w:rsidRPr="00464A3C" w14:paraId="512CF956" w14:textId="77777777" w:rsidTr="00CE5977">
        <w:trPr>
          <w:trHeight w:val="398"/>
        </w:trPr>
        <w:tc>
          <w:tcPr>
            <w:tcW w:w="96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0AE0" w14:textId="77777777" w:rsidR="000126A0" w:rsidRPr="00464A3C" w:rsidRDefault="000126A0" w:rsidP="00464A3C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/>
                <w:u w:val="single"/>
              </w:rPr>
              <w:t>Transportation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038D" w14:textId="77777777" w:rsidR="000126A0" w:rsidRPr="00464A3C" w:rsidRDefault="000126A0" w:rsidP="00464A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70AE" w:rsidRPr="00464A3C" w14:paraId="44107B76" w14:textId="77777777" w:rsidTr="00CE5977">
        <w:trPr>
          <w:trHeight w:val="398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62C2A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Auto(km)</w:t>
            </w:r>
          </w:p>
        </w:tc>
        <w:tc>
          <w:tcPr>
            <w:tcW w:w="998" w:type="dxa"/>
            <w:vAlign w:val="center"/>
          </w:tcPr>
          <w:p w14:paraId="7BB92284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26" w:type="dxa"/>
            <w:gridSpan w:val="2"/>
            <w:vAlign w:val="center"/>
          </w:tcPr>
          <w:p w14:paraId="086E2B4D" w14:textId="38A6B31C" w:rsidR="004D70AE" w:rsidRPr="00464A3C" w:rsidRDefault="001A2E34" w:rsidP="004D70A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x $0.7</w:t>
            </w:r>
            <w:r w:rsidR="004705E8">
              <w:rPr>
                <w:rFonts w:ascii="Arial" w:hAnsi="Arial" w:cs="Arial"/>
                <w:bCs/>
              </w:rPr>
              <w:t>3</w:t>
            </w:r>
            <w:r w:rsidR="004D70AE" w:rsidRPr="00464A3C">
              <w:rPr>
                <w:rFonts w:ascii="Arial" w:hAnsi="Arial" w:cs="Arial"/>
                <w:bCs/>
              </w:rPr>
              <w:t xml:space="preserve">    </w:t>
            </w:r>
          </w:p>
        </w:tc>
        <w:tc>
          <w:tcPr>
            <w:tcW w:w="846" w:type="dxa"/>
            <w:gridSpan w:val="3"/>
            <w:vAlign w:val="center"/>
          </w:tcPr>
          <w:p w14:paraId="057FDA81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From</w:t>
            </w:r>
          </w:p>
        </w:tc>
        <w:tc>
          <w:tcPr>
            <w:tcW w:w="1975" w:type="dxa"/>
            <w:gridSpan w:val="5"/>
            <w:vAlign w:val="center"/>
          </w:tcPr>
          <w:p w14:paraId="14EE3CD1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518" w:type="dxa"/>
            <w:gridSpan w:val="2"/>
            <w:vAlign w:val="center"/>
          </w:tcPr>
          <w:p w14:paraId="129FC903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To</w:t>
            </w:r>
          </w:p>
        </w:tc>
        <w:tc>
          <w:tcPr>
            <w:tcW w:w="1739" w:type="dxa"/>
            <w:gridSpan w:val="2"/>
            <w:tcBorders>
              <w:right w:val="single" w:sz="4" w:space="0" w:color="auto"/>
            </w:tcBorders>
            <w:vAlign w:val="center"/>
          </w:tcPr>
          <w:p w14:paraId="16EF3C94" w14:textId="77777777" w:rsidR="004D70AE" w:rsidRPr="00464A3C" w:rsidRDefault="004D70AE" w:rsidP="004D70AE">
            <w:pPr>
              <w:ind w:left="-160" w:hanging="283"/>
              <w:rPr>
                <w:rFonts w:ascii="Arial" w:hAnsi="Arial" w:cs="Arial"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ADFD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  <w:sz w:val="32"/>
                <w:szCs w:val="32"/>
              </w:rPr>
              <w:t>□</w:t>
            </w:r>
            <w:r w:rsidRPr="00464A3C">
              <w:rPr>
                <w:rFonts w:ascii="Arial" w:hAnsi="Arial" w:cs="Arial"/>
                <w:bCs/>
              </w:rPr>
              <w:t>+</w:t>
            </w:r>
            <w:r w:rsidRPr="00464A3C">
              <w:rPr>
                <w:rFonts w:ascii="Arial" w:hAnsi="Arial" w:cs="Arial"/>
                <w:bCs/>
                <w:sz w:val="20"/>
                <w:szCs w:val="20"/>
              </w:rPr>
              <w:t>return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B3E8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06DB8D34" w14:textId="77777777" w:rsidTr="00CE5977">
        <w:trPr>
          <w:trHeight w:val="398"/>
        </w:trPr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D2FD7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  <w:sz w:val="22"/>
              </w:rPr>
              <w:t>Ferry</w:t>
            </w:r>
            <w:r w:rsidRPr="00464A3C">
              <w:rPr>
                <w:rFonts w:ascii="Arial" w:hAnsi="Arial" w:cs="Arial"/>
                <w:bCs/>
              </w:rPr>
              <w:t xml:space="preserve"> </w:t>
            </w:r>
            <w:r w:rsidRPr="00464A3C">
              <w:rPr>
                <w:rFonts w:ascii="Arial" w:hAnsi="Arial" w:cs="Arial"/>
                <w:bCs/>
                <w:sz w:val="16"/>
                <w:szCs w:val="16"/>
              </w:rPr>
              <w:t>(Receipts Required)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1A01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From</w:t>
            </w:r>
          </w:p>
        </w:tc>
        <w:tc>
          <w:tcPr>
            <w:tcW w:w="22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F7C79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6D4D9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To</w:t>
            </w:r>
          </w:p>
        </w:tc>
        <w:tc>
          <w:tcPr>
            <w:tcW w:w="25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6B8" w14:textId="77777777" w:rsidR="004D70AE" w:rsidRPr="00464A3C" w:rsidRDefault="004D70AE" w:rsidP="004D70AE">
            <w:pPr>
              <w:ind w:left="-160" w:hanging="283"/>
              <w:rPr>
                <w:rFonts w:ascii="Arial" w:hAnsi="Arial" w:cs="Arial"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0266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  <w:sz w:val="32"/>
                <w:szCs w:val="32"/>
              </w:rPr>
              <w:t>□</w:t>
            </w:r>
            <w:r w:rsidRPr="00464A3C">
              <w:rPr>
                <w:rFonts w:ascii="Arial" w:hAnsi="Arial" w:cs="Arial"/>
                <w:bCs/>
              </w:rPr>
              <w:t>+</w:t>
            </w:r>
            <w:r w:rsidRPr="00464A3C">
              <w:rPr>
                <w:rFonts w:ascii="Arial" w:hAnsi="Arial" w:cs="Arial"/>
                <w:bCs/>
                <w:sz w:val="20"/>
                <w:szCs w:val="20"/>
              </w:rPr>
              <w:t>return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B8C8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72FAA81A" w14:textId="77777777" w:rsidTr="00CE5977">
        <w:trPr>
          <w:trHeight w:val="398"/>
        </w:trPr>
        <w:tc>
          <w:tcPr>
            <w:tcW w:w="3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4AE60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 xml:space="preserve">Other - Specify </w:t>
            </w:r>
            <w:r w:rsidRPr="00464A3C">
              <w:rPr>
                <w:rFonts w:ascii="Arial" w:hAnsi="Arial" w:cs="Arial"/>
                <w:bCs/>
                <w:sz w:val="16"/>
                <w:szCs w:val="16"/>
              </w:rPr>
              <w:t>(Receipts Required)</w:t>
            </w:r>
          </w:p>
        </w:tc>
        <w:tc>
          <w:tcPr>
            <w:tcW w:w="625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7257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48CE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1D176255" w14:textId="77777777" w:rsidTr="004D70AE">
        <w:trPr>
          <w:trHeight w:val="88"/>
        </w:trPr>
        <w:tc>
          <w:tcPr>
            <w:tcW w:w="10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0FE02A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70AE" w:rsidRPr="00464A3C" w14:paraId="5B2EABE5" w14:textId="77777777" w:rsidTr="00CE5977">
        <w:trPr>
          <w:trHeight w:val="398"/>
        </w:trPr>
        <w:tc>
          <w:tcPr>
            <w:tcW w:w="36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41DC3" w14:textId="77777777" w:rsidR="004D70AE" w:rsidRPr="00464A3C" w:rsidRDefault="004D70AE" w:rsidP="004D70AE">
            <w:pPr>
              <w:rPr>
                <w:rFonts w:ascii="Arial" w:hAnsi="Arial" w:cs="Arial"/>
                <w:b/>
              </w:rPr>
            </w:pPr>
            <w:r w:rsidRPr="00464A3C">
              <w:rPr>
                <w:rFonts w:ascii="Arial" w:hAnsi="Arial" w:cs="Arial"/>
                <w:b/>
                <w:u w:val="single"/>
              </w:rPr>
              <w:t>Accommodation</w:t>
            </w:r>
            <w:r w:rsidRPr="00464A3C">
              <w:rPr>
                <w:rFonts w:ascii="Arial" w:hAnsi="Arial" w:cs="Arial"/>
                <w:b/>
              </w:rPr>
              <w:t xml:space="preserve"> </w:t>
            </w:r>
            <w:r w:rsidRPr="00464A3C">
              <w:rPr>
                <w:rFonts w:ascii="Arial" w:hAnsi="Arial" w:cs="Arial"/>
                <w:bCs/>
                <w:sz w:val="16"/>
                <w:szCs w:val="16"/>
              </w:rPr>
              <w:t>(Receipts Required)</w:t>
            </w:r>
          </w:p>
        </w:tc>
        <w:tc>
          <w:tcPr>
            <w:tcW w:w="597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953B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FF02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1BA41005" w14:textId="77777777" w:rsidTr="004D70AE">
        <w:trPr>
          <w:trHeight w:val="94"/>
        </w:trPr>
        <w:tc>
          <w:tcPr>
            <w:tcW w:w="10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54490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70AE" w:rsidRPr="00464A3C" w14:paraId="6929DAE0" w14:textId="77777777" w:rsidTr="00307618">
        <w:trPr>
          <w:trHeight w:val="398"/>
        </w:trPr>
        <w:tc>
          <w:tcPr>
            <w:tcW w:w="3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76324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/>
                <w:u w:val="single"/>
              </w:rPr>
              <w:t>Dependent Care</w:t>
            </w:r>
            <w:r w:rsidRPr="00464A3C">
              <w:rPr>
                <w:rFonts w:ascii="Arial" w:hAnsi="Arial" w:cs="Arial"/>
                <w:b/>
              </w:rPr>
              <w:t xml:space="preserve"> </w:t>
            </w:r>
            <w:r w:rsidRPr="00464A3C">
              <w:rPr>
                <w:rFonts w:ascii="Arial" w:hAnsi="Arial" w:cs="Arial"/>
                <w:sz w:val="16"/>
                <w:szCs w:val="16"/>
              </w:rPr>
              <w:t>(See Note below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8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0EF5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</w:rPr>
              <w:t>Hours of Care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8D4A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</w:rPr>
              <w:t>_______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657E0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</w:rPr>
              <w:t>@ $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204A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</w:rPr>
              <w:t>_______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90B9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02509738" w14:textId="77777777" w:rsidTr="004D70AE">
        <w:trPr>
          <w:trHeight w:val="94"/>
        </w:trPr>
        <w:tc>
          <w:tcPr>
            <w:tcW w:w="10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EC322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70AE" w:rsidRPr="00464A3C" w14:paraId="067D9152" w14:textId="77777777" w:rsidTr="00CE5977">
        <w:trPr>
          <w:trHeight w:val="398"/>
        </w:trPr>
        <w:tc>
          <w:tcPr>
            <w:tcW w:w="96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4BB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/>
                <w:u w:val="single"/>
              </w:rPr>
              <w:t xml:space="preserve">Meals </w:t>
            </w:r>
            <w:r w:rsidRPr="00464A3C">
              <w:rPr>
                <w:rFonts w:ascii="Arial" w:hAnsi="Arial" w:cs="Arial"/>
                <w:caps/>
              </w:rPr>
              <w:t>(</w:t>
            </w:r>
            <w:r w:rsidRPr="00464A3C">
              <w:rPr>
                <w:rFonts w:ascii="Arial" w:hAnsi="Arial" w:cs="Arial"/>
                <w:sz w:val="16"/>
                <w:szCs w:val="16"/>
              </w:rPr>
              <w:t>Do not claim for meals on days when you attend an organized event where meals are provided)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CC48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07CD7" w:rsidRPr="00464A3C" w14:paraId="463B255E" w14:textId="77777777" w:rsidTr="00CE5977">
        <w:trPr>
          <w:trHeight w:val="398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C9BE2" w14:textId="77777777" w:rsidR="004D70AE" w:rsidRPr="00464A3C" w:rsidRDefault="004D70AE" w:rsidP="004D70AE">
            <w:pPr>
              <w:rPr>
                <w:rFonts w:ascii="Arial" w:hAnsi="Arial" w:cs="Arial"/>
                <w:bCs/>
                <w:u w:val="single"/>
              </w:rPr>
            </w:pPr>
            <w:r w:rsidRPr="00464A3C">
              <w:rPr>
                <w:rFonts w:ascii="Arial" w:hAnsi="Arial" w:cs="Arial"/>
                <w:bCs/>
              </w:rPr>
              <w:t>#____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DD35" w14:textId="2724AEF5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proofErr w:type="gramStart"/>
            <w:r w:rsidRPr="00464A3C">
              <w:rPr>
                <w:rFonts w:ascii="Arial" w:hAnsi="Arial" w:cs="Arial"/>
                <w:bCs/>
              </w:rPr>
              <w:t>breakfast @</w:t>
            </w:r>
            <w:proofErr w:type="gramEnd"/>
            <w:r w:rsidRPr="00464A3C">
              <w:rPr>
                <w:rFonts w:ascii="Arial" w:hAnsi="Arial" w:cs="Arial"/>
                <w:bCs/>
              </w:rPr>
              <w:t xml:space="preserve"> $2</w:t>
            </w:r>
            <w:r w:rsidR="004705E8">
              <w:rPr>
                <w:rFonts w:ascii="Arial" w:hAnsi="Arial" w:cs="Arial"/>
                <w:bCs/>
              </w:rPr>
              <w:t>4.14</w:t>
            </w:r>
          </w:p>
        </w:tc>
        <w:tc>
          <w:tcPr>
            <w:tcW w:w="625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0541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/>
                <w:bCs/>
              </w:rPr>
              <w:t>Dates</w:t>
            </w:r>
            <w:r w:rsidRPr="00464A3C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87FF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E07CD7" w:rsidRPr="00464A3C" w14:paraId="45E87CAD" w14:textId="77777777" w:rsidTr="00CE5977">
        <w:trPr>
          <w:trHeight w:val="398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557EB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#____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ACB3B" w14:textId="75E8CB25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proofErr w:type="gramStart"/>
            <w:r w:rsidRPr="00464A3C">
              <w:rPr>
                <w:rFonts w:ascii="Arial" w:hAnsi="Arial" w:cs="Arial"/>
                <w:bCs/>
              </w:rPr>
              <w:t>lunch @</w:t>
            </w:r>
            <w:proofErr w:type="gramEnd"/>
            <w:r w:rsidRPr="00464A3C">
              <w:rPr>
                <w:rFonts w:ascii="Arial" w:hAnsi="Arial" w:cs="Arial"/>
                <w:bCs/>
              </w:rPr>
              <w:t xml:space="preserve"> $2</w:t>
            </w:r>
            <w:r w:rsidR="004705E8">
              <w:rPr>
                <w:rFonts w:ascii="Arial" w:hAnsi="Arial" w:cs="Arial"/>
                <w:bCs/>
              </w:rPr>
              <w:t>3.29</w:t>
            </w:r>
          </w:p>
        </w:tc>
        <w:tc>
          <w:tcPr>
            <w:tcW w:w="625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6FBF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/>
                <w:bCs/>
              </w:rPr>
              <w:t>Dates</w:t>
            </w:r>
            <w:r w:rsidRPr="00464A3C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E002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E07CD7" w:rsidRPr="00464A3C" w14:paraId="4EB8FDE4" w14:textId="77777777" w:rsidTr="00CE5977">
        <w:trPr>
          <w:trHeight w:val="398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CB6C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#____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FA827" w14:textId="7EC63283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proofErr w:type="gramStart"/>
            <w:r w:rsidRPr="00464A3C">
              <w:rPr>
                <w:rFonts w:ascii="Arial" w:hAnsi="Arial" w:cs="Arial"/>
                <w:bCs/>
              </w:rPr>
              <w:t>dinner @</w:t>
            </w:r>
            <w:proofErr w:type="gramEnd"/>
            <w:r w:rsidRPr="00464A3C">
              <w:rPr>
                <w:rFonts w:ascii="Arial" w:hAnsi="Arial" w:cs="Arial"/>
                <w:bCs/>
              </w:rPr>
              <w:t xml:space="preserve"> $4</w:t>
            </w:r>
            <w:r w:rsidR="004705E8">
              <w:rPr>
                <w:rFonts w:ascii="Arial" w:hAnsi="Arial" w:cs="Arial"/>
                <w:bCs/>
              </w:rPr>
              <w:t>9.05</w:t>
            </w:r>
          </w:p>
        </w:tc>
        <w:tc>
          <w:tcPr>
            <w:tcW w:w="625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C9AB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/>
                <w:bCs/>
              </w:rPr>
              <w:t>Dates</w:t>
            </w:r>
            <w:r w:rsidRPr="00464A3C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C60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1978FAB4" w14:textId="77777777" w:rsidTr="004D70AE">
        <w:trPr>
          <w:trHeight w:val="94"/>
        </w:trPr>
        <w:tc>
          <w:tcPr>
            <w:tcW w:w="10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0E474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70AE" w:rsidRPr="00464A3C" w14:paraId="4C096AD2" w14:textId="77777777" w:rsidTr="00CE5977">
        <w:trPr>
          <w:cantSplit/>
          <w:trHeight w:val="398"/>
        </w:trPr>
        <w:tc>
          <w:tcPr>
            <w:tcW w:w="42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68695" w14:textId="77777777" w:rsidR="004D70AE" w:rsidRPr="00464A3C" w:rsidRDefault="004D70AE" w:rsidP="004D70AE">
            <w:pPr>
              <w:rPr>
                <w:rFonts w:ascii="Arial" w:hAnsi="Arial" w:cs="Arial"/>
                <w:b/>
              </w:rPr>
            </w:pPr>
            <w:r w:rsidRPr="00464A3C">
              <w:rPr>
                <w:rFonts w:ascii="Arial" w:hAnsi="Arial" w:cs="Arial"/>
                <w:b/>
                <w:u w:val="single"/>
              </w:rPr>
              <w:t>Other Expenses</w:t>
            </w:r>
            <w:r w:rsidRPr="00464A3C">
              <w:rPr>
                <w:rFonts w:ascii="Arial" w:hAnsi="Arial" w:cs="Arial"/>
                <w:b/>
              </w:rPr>
              <w:t xml:space="preserve"> </w:t>
            </w:r>
            <w:r w:rsidRPr="00464A3C">
              <w:rPr>
                <w:rFonts w:ascii="Arial" w:hAnsi="Arial" w:cs="Arial"/>
                <w:bCs/>
                <w:sz w:val="16"/>
                <w:szCs w:val="16"/>
              </w:rPr>
              <w:t>(Receipts &amp; Details Required)</w:t>
            </w:r>
          </w:p>
        </w:tc>
        <w:tc>
          <w:tcPr>
            <w:tcW w:w="54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F00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A9EB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37E91BD6" w14:textId="77777777" w:rsidTr="00CE5977">
        <w:trPr>
          <w:trHeight w:val="398"/>
        </w:trPr>
        <w:tc>
          <w:tcPr>
            <w:tcW w:w="96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DAF3" w14:textId="77777777" w:rsidR="004D70AE" w:rsidRPr="00464A3C" w:rsidRDefault="004D70AE" w:rsidP="004D70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5BE4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D70AE" w:rsidRPr="00464A3C" w14:paraId="46EA5338" w14:textId="77777777" w:rsidTr="004D70AE">
        <w:trPr>
          <w:cantSplit/>
          <w:trHeight w:val="94"/>
        </w:trPr>
        <w:tc>
          <w:tcPr>
            <w:tcW w:w="1092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DAAB3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70AE" w:rsidRPr="00464A3C" w14:paraId="67593B1D" w14:textId="77777777" w:rsidTr="00CE5977">
        <w:trPr>
          <w:cantSplit/>
          <w:trHeight w:val="398"/>
        </w:trPr>
        <w:tc>
          <w:tcPr>
            <w:tcW w:w="9640" w:type="dxa"/>
            <w:gridSpan w:val="18"/>
            <w:vAlign w:val="bottom"/>
          </w:tcPr>
          <w:p w14:paraId="26875C0B" w14:textId="77777777" w:rsidR="004D70AE" w:rsidRPr="00464A3C" w:rsidRDefault="004D70AE" w:rsidP="004D70AE">
            <w:pPr>
              <w:jc w:val="right"/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Total Expenses</w:t>
            </w:r>
          </w:p>
        </w:tc>
        <w:tc>
          <w:tcPr>
            <w:tcW w:w="1284" w:type="dxa"/>
            <w:tcBorders>
              <w:left w:val="nil"/>
              <w:bottom w:val="single" w:sz="4" w:space="0" w:color="auto"/>
            </w:tcBorders>
            <w:vAlign w:val="center"/>
          </w:tcPr>
          <w:p w14:paraId="31E2DD86" w14:textId="77777777" w:rsidR="004D70AE" w:rsidRPr="00464A3C" w:rsidRDefault="004D70AE" w:rsidP="004D70A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  <w:tr w:rsidR="00450AA0" w:rsidRPr="00464A3C" w14:paraId="4EC986FE" w14:textId="77777777" w:rsidTr="00450AA0">
        <w:trPr>
          <w:cantSplit/>
          <w:trHeight w:val="398"/>
        </w:trPr>
        <w:tc>
          <w:tcPr>
            <w:tcW w:w="4820" w:type="dxa"/>
            <w:gridSpan w:val="9"/>
            <w:tcBorders>
              <w:bottom w:val="single" w:sz="4" w:space="0" w:color="auto"/>
            </w:tcBorders>
          </w:tcPr>
          <w:p w14:paraId="653DB4C7" w14:textId="77777777" w:rsidR="00450AA0" w:rsidRPr="00464A3C" w:rsidRDefault="00450AA0" w:rsidP="00450AA0">
            <w:pPr>
              <w:ind w:right="-55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20" w:type="dxa"/>
            <w:gridSpan w:val="9"/>
            <w:vAlign w:val="bottom"/>
          </w:tcPr>
          <w:p w14:paraId="0B4D300E" w14:textId="77777777" w:rsidR="00450AA0" w:rsidRPr="00464A3C" w:rsidRDefault="00450AA0" w:rsidP="00450AA0">
            <w:pPr>
              <w:jc w:val="right"/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Less Advances</w:t>
            </w:r>
          </w:p>
        </w:tc>
        <w:tc>
          <w:tcPr>
            <w:tcW w:w="1284" w:type="dxa"/>
            <w:tcBorders>
              <w:left w:val="nil"/>
              <w:bottom w:val="single" w:sz="4" w:space="0" w:color="auto"/>
            </w:tcBorders>
            <w:vAlign w:val="center"/>
          </w:tcPr>
          <w:p w14:paraId="2B3942EF" w14:textId="77777777" w:rsidR="00450AA0" w:rsidRPr="00464A3C" w:rsidRDefault="00450AA0" w:rsidP="00450AA0">
            <w:pPr>
              <w:ind w:left="-57" w:right="-567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464A3C">
              <w:rPr>
                <w:rFonts w:ascii="Arial" w:hAnsi="Arial" w:cs="Arial"/>
                <w:bCs/>
                <w:sz w:val="20"/>
                <w:szCs w:val="20"/>
              </w:rPr>
              <w:t xml:space="preserve">$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464A3C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464A3C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450AA0" w:rsidRPr="00464A3C" w14:paraId="2DA6FD5E" w14:textId="77777777" w:rsidTr="00450AA0">
        <w:trPr>
          <w:cantSplit/>
          <w:trHeight w:val="398"/>
        </w:trPr>
        <w:tc>
          <w:tcPr>
            <w:tcW w:w="4820" w:type="dxa"/>
            <w:gridSpan w:val="9"/>
            <w:tcBorders>
              <w:top w:val="single" w:sz="4" w:space="0" w:color="auto"/>
            </w:tcBorders>
          </w:tcPr>
          <w:p w14:paraId="244C92A5" w14:textId="77777777" w:rsidR="00450AA0" w:rsidRPr="00464A3C" w:rsidRDefault="00450AA0" w:rsidP="00450AA0">
            <w:pPr>
              <w:ind w:right="-556"/>
              <w:rPr>
                <w:rFonts w:ascii="Arial" w:hAnsi="Arial" w:cs="Arial"/>
                <w:b/>
                <w:bCs/>
                <w:vertAlign w:val="superscript"/>
              </w:rPr>
            </w:pPr>
            <w:r w:rsidRPr="00DD1098">
              <w:rPr>
                <w:rFonts w:ascii="Arial" w:hAnsi="Arial" w:cs="Arial"/>
                <w:b/>
                <w:bCs/>
                <w:sz w:val="28"/>
                <w:vertAlign w:val="superscript"/>
              </w:rPr>
              <w:t>Applicants Signature</w:t>
            </w:r>
          </w:p>
        </w:tc>
        <w:tc>
          <w:tcPr>
            <w:tcW w:w="4820" w:type="dxa"/>
            <w:gridSpan w:val="9"/>
            <w:vAlign w:val="bottom"/>
          </w:tcPr>
          <w:p w14:paraId="28A28BA6" w14:textId="77777777" w:rsidR="00450AA0" w:rsidRPr="00464A3C" w:rsidRDefault="00450AA0" w:rsidP="00450AA0">
            <w:pPr>
              <w:jc w:val="right"/>
              <w:rPr>
                <w:rFonts w:ascii="Arial" w:hAnsi="Arial" w:cs="Arial"/>
                <w:bCs/>
              </w:rPr>
            </w:pPr>
            <w:r w:rsidRPr="00464A3C">
              <w:rPr>
                <w:rFonts w:ascii="Arial" w:hAnsi="Arial" w:cs="Arial"/>
                <w:bCs/>
              </w:rPr>
              <w:t>Amount Due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ED4329F" w14:textId="77777777" w:rsidR="00450AA0" w:rsidRPr="00464A3C" w:rsidRDefault="00450AA0" w:rsidP="00450A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64A3C">
              <w:rPr>
                <w:rFonts w:ascii="Arial" w:hAnsi="Arial" w:cs="Arial"/>
                <w:bCs/>
                <w:sz w:val="20"/>
                <w:szCs w:val="20"/>
              </w:rPr>
              <w:t>$</w:t>
            </w:r>
          </w:p>
        </w:tc>
      </w:tr>
    </w:tbl>
    <w:p w14:paraId="7A52BF82" w14:textId="77777777" w:rsidR="00A63B4E" w:rsidRPr="00464A3C" w:rsidRDefault="00C83547" w:rsidP="00C83547">
      <w:pPr>
        <w:rPr>
          <w:rFonts w:ascii="Arial" w:hAnsi="Arial" w:cs="Arial"/>
          <w:bCs/>
        </w:rPr>
      </w:pPr>
      <w:r w:rsidRPr="00464A3C">
        <w:rPr>
          <w:rFonts w:ascii="Arial" w:hAnsi="Arial" w:cs="Arial"/>
          <w:bCs/>
        </w:rPr>
        <w:tab/>
      </w:r>
      <w:r w:rsidRPr="00464A3C">
        <w:rPr>
          <w:rFonts w:ascii="Arial" w:hAnsi="Arial" w:cs="Arial"/>
          <w:bCs/>
        </w:rPr>
        <w:tab/>
      </w:r>
      <w:r w:rsidRPr="00464A3C">
        <w:rPr>
          <w:rFonts w:ascii="Arial" w:hAnsi="Arial" w:cs="Arial"/>
          <w:bCs/>
        </w:rPr>
        <w:tab/>
      </w:r>
      <w:r w:rsidRPr="00464A3C">
        <w:rPr>
          <w:rFonts w:ascii="Arial" w:hAnsi="Arial" w:cs="Arial"/>
          <w:bCs/>
        </w:rPr>
        <w:tab/>
      </w:r>
      <w:r w:rsidRPr="00464A3C">
        <w:rPr>
          <w:rFonts w:ascii="Arial" w:hAnsi="Arial" w:cs="Arial"/>
          <w:bCs/>
        </w:rPr>
        <w:tab/>
      </w:r>
    </w:p>
    <w:tbl>
      <w:tblPr>
        <w:tblStyle w:val="TableGrid"/>
        <w:tblpPr w:leftFromText="180" w:rightFromText="180" w:vertAnchor="page" w:horzAnchor="margin" w:tblpY="12766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9"/>
        <w:gridCol w:w="1770"/>
        <w:gridCol w:w="1769"/>
        <w:gridCol w:w="862"/>
        <w:gridCol w:w="908"/>
        <w:gridCol w:w="1769"/>
        <w:gridCol w:w="269"/>
        <w:gridCol w:w="1501"/>
        <w:gridCol w:w="293"/>
      </w:tblGrid>
      <w:tr w:rsidR="00B6787E" w:rsidRPr="00464A3C" w14:paraId="6B5211D7" w14:textId="77777777" w:rsidTr="00B6787E">
        <w:trPr>
          <w:trHeight w:val="340"/>
        </w:trPr>
        <w:tc>
          <w:tcPr>
            <w:tcW w:w="10910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14:paraId="5389DF8D" w14:textId="77777777" w:rsidR="00B6787E" w:rsidRPr="00464A3C" w:rsidRDefault="00B6787E" w:rsidP="00450AA0">
            <w:pPr>
              <w:ind w:left="28" w:right="-30"/>
              <w:rPr>
                <w:rFonts w:ascii="Arial" w:hAnsi="Arial" w:cs="Arial"/>
                <w:bCs/>
                <w:sz w:val="20"/>
              </w:rPr>
            </w:pPr>
            <w:r w:rsidRPr="00464A3C">
              <w:rPr>
                <w:rFonts w:ascii="Arial" w:hAnsi="Arial" w:cs="Arial"/>
                <w:b/>
                <w:bCs/>
              </w:rPr>
              <w:t>For ADTU Office Use Only</w:t>
            </w:r>
          </w:p>
        </w:tc>
      </w:tr>
      <w:tr w:rsidR="00B6787E" w:rsidRPr="00464A3C" w14:paraId="5DC58986" w14:textId="77777777" w:rsidTr="00B6787E">
        <w:trPr>
          <w:trHeight w:val="567"/>
        </w:trPr>
        <w:tc>
          <w:tcPr>
            <w:tcW w:w="6170" w:type="dxa"/>
            <w:gridSpan w:val="4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46835B58" w14:textId="77777777" w:rsidR="00B6787E" w:rsidRPr="00464A3C" w:rsidRDefault="00B6787E" w:rsidP="00450AA0">
            <w:pPr>
              <w:ind w:left="175" w:right="-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46" w:type="dxa"/>
            <w:gridSpan w:val="3"/>
            <w:tcBorders>
              <w:bottom w:val="single" w:sz="2" w:space="0" w:color="auto"/>
            </w:tcBorders>
            <w:vAlign w:val="bottom"/>
          </w:tcPr>
          <w:p w14:paraId="38540AB9" w14:textId="77777777" w:rsidR="00B6787E" w:rsidRPr="00B6787E" w:rsidRDefault="00B6787E" w:rsidP="00B6787E">
            <w:pPr>
              <w:ind w:right="-556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501" w:type="dxa"/>
            <w:tcBorders>
              <w:bottom w:val="single" w:sz="2" w:space="0" w:color="auto"/>
            </w:tcBorders>
            <w:vAlign w:val="bottom"/>
          </w:tcPr>
          <w:p w14:paraId="0B2C2730" w14:textId="77777777" w:rsidR="00B6787E" w:rsidRPr="00B6787E" w:rsidRDefault="00B6787E" w:rsidP="00B6787E">
            <w:pPr>
              <w:ind w:right="-556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</w:tcPr>
          <w:p w14:paraId="37E816F5" w14:textId="77777777" w:rsidR="00B6787E" w:rsidRPr="00464A3C" w:rsidRDefault="00B6787E" w:rsidP="00450AA0">
            <w:pPr>
              <w:ind w:right="-554"/>
              <w:rPr>
                <w:rFonts w:ascii="Arial" w:hAnsi="Arial" w:cs="Arial"/>
                <w:b/>
                <w:bCs/>
              </w:rPr>
            </w:pPr>
          </w:p>
        </w:tc>
      </w:tr>
      <w:tr w:rsidR="00450AA0" w:rsidRPr="00464A3C" w14:paraId="747F8792" w14:textId="77777777" w:rsidTr="00B6787E">
        <w:trPr>
          <w:trHeight w:val="279"/>
        </w:trPr>
        <w:tc>
          <w:tcPr>
            <w:tcW w:w="6170" w:type="dxa"/>
            <w:gridSpan w:val="4"/>
            <w:tcBorders>
              <w:left w:val="single" w:sz="12" w:space="0" w:color="auto"/>
            </w:tcBorders>
            <w:vAlign w:val="bottom"/>
          </w:tcPr>
          <w:p w14:paraId="7E39AF52" w14:textId="77777777" w:rsidR="00450AA0" w:rsidRPr="00464A3C" w:rsidRDefault="00450AA0" w:rsidP="00450AA0">
            <w:pPr>
              <w:ind w:left="175" w:right="-55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40" w:type="dxa"/>
            <w:gridSpan w:val="5"/>
            <w:tcBorders>
              <w:right w:val="single" w:sz="12" w:space="0" w:color="auto"/>
            </w:tcBorders>
          </w:tcPr>
          <w:p w14:paraId="0607CE3C" w14:textId="77777777" w:rsidR="00450AA0" w:rsidRPr="00464A3C" w:rsidRDefault="00450AA0" w:rsidP="00450AA0">
            <w:pPr>
              <w:ind w:right="-556"/>
              <w:rPr>
                <w:rFonts w:ascii="Arial" w:hAnsi="Arial" w:cs="Arial"/>
                <w:b/>
                <w:bCs/>
                <w:vertAlign w:val="superscript"/>
              </w:rPr>
            </w:pPr>
            <w:r w:rsidRPr="00464A3C">
              <w:rPr>
                <w:rFonts w:ascii="Arial" w:hAnsi="Arial" w:cs="Arial"/>
                <w:b/>
                <w:bCs/>
                <w:vertAlign w:val="superscript"/>
              </w:rPr>
              <w:t>Approved for Payment - Signature</w:t>
            </w:r>
          </w:p>
        </w:tc>
      </w:tr>
      <w:tr w:rsidR="00B6787E" w:rsidRPr="00464A3C" w14:paraId="3296ADB0" w14:textId="77777777" w:rsidTr="00B6787E">
        <w:trPr>
          <w:trHeight w:val="567"/>
        </w:trPr>
        <w:tc>
          <w:tcPr>
            <w:tcW w:w="1769" w:type="dxa"/>
            <w:tcBorders>
              <w:left w:val="single" w:sz="12" w:space="0" w:color="auto"/>
            </w:tcBorders>
            <w:vAlign w:val="bottom"/>
          </w:tcPr>
          <w:p w14:paraId="5B80D995" w14:textId="77777777" w:rsidR="00B6787E" w:rsidRPr="00464A3C" w:rsidRDefault="00B6787E" w:rsidP="00450AA0">
            <w:pPr>
              <w:ind w:right="29"/>
              <w:jc w:val="right"/>
              <w:rPr>
                <w:rFonts w:ascii="Arial" w:hAnsi="Arial" w:cs="Arial"/>
                <w:bCs/>
                <w:sz w:val="20"/>
              </w:rPr>
            </w:pPr>
            <w:r w:rsidRPr="00464A3C">
              <w:rPr>
                <w:rFonts w:ascii="Arial" w:hAnsi="Arial" w:cs="Arial"/>
                <w:bCs/>
                <w:sz w:val="20"/>
              </w:rPr>
              <w:t>Cheque Amount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vAlign w:val="bottom"/>
          </w:tcPr>
          <w:p w14:paraId="7928188B" w14:textId="77777777" w:rsidR="00B6787E" w:rsidRPr="00464A3C" w:rsidRDefault="00B6787E" w:rsidP="00450AA0">
            <w:pPr>
              <w:ind w:right="-556"/>
              <w:rPr>
                <w:rFonts w:ascii="Arial" w:hAnsi="Arial" w:cs="Arial"/>
                <w:bCs/>
                <w:sz w:val="20"/>
              </w:rPr>
            </w:pPr>
            <w:r w:rsidRPr="00464A3C">
              <w:rPr>
                <w:rFonts w:ascii="Arial" w:hAnsi="Arial" w:cs="Arial"/>
                <w:bCs/>
                <w:sz w:val="20"/>
              </w:rPr>
              <w:t>$</w:t>
            </w:r>
          </w:p>
        </w:tc>
        <w:tc>
          <w:tcPr>
            <w:tcW w:w="1769" w:type="dxa"/>
            <w:vAlign w:val="bottom"/>
          </w:tcPr>
          <w:p w14:paraId="12429086" w14:textId="77777777" w:rsidR="00B6787E" w:rsidRPr="00464A3C" w:rsidRDefault="00B6787E" w:rsidP="00450AA0">
            <w:pPr>
              <w:ind w:right="29"/>
              <w:jc w:val="right"/>
              <w:rPr>
                <w:rFonts w:ascii="Arial" w:hAnsi="Arial" w:cs="Arial"/>
                <w:bCs/>
                <w:sz w:val="20"/>
              </w:rPr>
            </w:pPr>
            <w:r w:rsidRPr="00464A3C">
              <w:rPr>
                <w:rFonts w:ascii="Arial" w:hAnsi="Arial" w:cs="Arial"/>
                <w:bCs/>
                <w:sz w:val="20"/>
              </w:rPr>
              <w:t>Cheque #</w:t>
            </w:r>
          </w:p>
        </w:tc>
        <w:tc>
          <w:tcPr>
            <w:tcW w:w="1770" w:type="dxa"/>
            <w:gridSpan w:val="2"/>
            <w:tcBorders>
              <w:bottom w:val="single" w:sz="2" w:space="0" w:color="auto"/>
            </w:tcBorders>
            <w:vAlign w:val="bottom"/>
          </w:tcPr>
          <w:p w14:paraId="1EAF1A41" w14:textId="77777777" w:rsidR="00B6787E" w:rsidRPr="00464A3C" w:rsidRDefault="00B6787E" w:rsidP="00450AA0">
            <w:pPr>
              <w:ind w:right="-556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69" w:type="dxa"/>
            <w:vAlign w:val="bottom"/>
          </w:tcPr>
          <w:p w14:paraId="3E8F0495" w14:textId="77777777" w:rsidR="00B6787E" w:rsidRPr="00464A3C" w:rsidRDefault="00B6787E" w:rsidP="00B6787E">
            <w:pPr>
              <w:jc w:val="right"/>
              <w:rPr>
                <w:rFonts w:ascii="Arial" w:hAnsi="Arial" w:cs="Arial"/>
                <w:bCs/>
                <w:sz w:val="20"/>
              </w:rPr>
            </w:pPr>
            <w:r w:rsidRPr="00464A3C">
              <w:rPr>
                <w:rFonts w:ascii="Arial" w:hAnsi="Arial" w:cs="Arial"/>
                <w:bCs/>
                <w:sz w:val="20"/>
              </w:rPr>
              <w:t>Cheque Date</w:t>
            </w:r>
          </w:p>
        </w:tc>
        <w:tc>
          <w:tcPr>
            <w:tcW w:w="1770" w:type="dxa"/>
            <w:gridSpan w:val="2"/>
            <w:tcBorders>
              <w:bottom w:val="single" w:sz="2" w:space="0" w:color="auto"/>
            </w:tcBorders>
            <w:vAlign w:val="bottom"/>
          </w:tcPr>
          <w:p w14:paraId="0FAFA139" w14:textId="77777777" w:rsidR="00B6787E" w:rsidRPr="00464A3C" w:rsidRDefault="00B6787E" w:rsidP="00450AA0">
            <w:pPr>
              <w:ind w:right="-556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3" w:type="dxa"/>
            <w:tcBorders>
              <w:right w:val="single" w:sz="12" w:space="0" w:color="auto"/>
            </w:tcBorders>
            <w:vAlign w:val="bottom"/>
          </w:tcPr>
          <w:p w14:paraId="5FC8BA0F" w14:textId="77777777" w:rsidR="00B6787E" w:rsidRPr="00464A3C" w:rsidRDefault="00B6787E" w:rsidP="00450AA0">
            <w:pPr>
              <w:ind w:right="-556"/>
              <w:rPr>
                <w:rFonts w:ascii="Arial" w:hAnsi="Arial" w:cs="Arial"/>
                <w:bCs/>
                <w:sz w:val="20"/>
              </w:rPr>
            </w:pPr>
          </w:p>
        </w:tc>
      </w:tr>
      <w:tr w:rsidR="00B6787E" w:rsidRPr="00464A3C" w14:paraId="5199E87A" w14:textId="77777777" w:rsidTr="00086CD9">
        <w:trPr>
          <w:trHeight w:val="181"/>
        </w:trPr>
        <w:tc>
          <w:tcPr>
            <w:tcW w:w="10910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992036A" w14:textId="77777777" w:rsidR="00B6787E" w:rsidRPr="00464A3C" w:rsidRDefault="00B6787E" w:rsidP="00450AA0">
            <w:pPr>
              <w:ind w:right="-556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18786A89" w14:textId="77777777" w:rsidR="005C35EC" w:rsidRPr="002B2A97" w:rsidRDefault="005C35EC" w:rsidP="005C35EC">
      <w:pPr>
        <w:rPr>
          <w:rFonts w:ascii="Arial" w:hAnsi="Arial" w:cs="Arial"/>
          <w:bCs/>
          <w:sz w:val="16"/>
          <w:szCs w:val="16"/>
        </w:rPr>
      </w:pPr>
      <w:r w:rsidRPr="002B2A97">
        <w:rPr>
          <w:rFonts w:ascii="Arial" w:hAnsi="Arial" w:cs="Arial"/>
          <w:b/>
          <w:bCs/>
          <w:sz w:val="20"/>
          <w:szCs w:val="20"/>
          <w:u w:val="single"/>
        </w:rPr>
        <w:t xml:space="preserve">Note: </w:t>
      </w:r>
      <w:r w:rsidRPr="002B2A97">
        <w:rPr>
          <w:rFonts w:ascii="Arial" w:hAnsi="Arial" w:cs="Arial"/>
          <w:bCs/>
          <w:sz w:val="16"/>
          <w:szCs w:val="16"/>
        </w:rPr>
        <w:t xml:space="preserve">Members incurring Dependent Care expenses due to attendance at ADTU meetings, </w:t>
      </w:r>
      <w:r w:rsidRPr="002B2A97">
        <w:rPr>
          <w:rFonts w:ascii="Arial" w:hAnsi="Arial" w:cs="Arial"/>
          <w:b/>
          <w:bCs/>
          <w:sz w:val="16"/>
          <w:szCs w:val="16"/>
        </w:rPr>
        <w:t>that would not otherwise have been incurred</w:t>
      </w:r>
      <w:r w:rsidRPr="002B2A97">
        <w:rPr>
          <w:rFonts w:ascii="Arial" w:hAnsi="Arial" w:cs="Arial"/>
          <w:bCs/>
          <w:sz w:val="16"/>
          <w:szCs w:val="16"/>
        </w:rPr>
        <w:t>, may claim expenses up to a maximum of $18 per hour.  Receipts containing the amount and the name and address of the caregiver are required</w:t>
      </w:r>
    </w:p>
    <w:p w14:paraId="5E9BD7EB" w14:textId="77777777" w:rsidR="00C83547" w:rsidRPr="00464A3C" w:rsidRDefault="00C83547" w:rsidP="009631DC">
      <w:pPr>
        <w:spacing w:before="120"/>
        <w:rPr>
          <w:rFonts w:ascii="Arial" w:hAnsi="Arial" w:cs="Arial"/>
          <w:bCs/>
          <w:sz w:val="20"/>
          <w:szCs w:val="20"/>
        </w:rPr>
      </w:pPr>
    </w:p>
    <w:sectPr w:rsidR="00C83547" w:rsidRPr="00464A3C" w:rsidSect="005C35EC">
      <w:footerReference w:type="default" r:id="rId9"/>
      <w:pgSz w:w="12240" w:h="15840"/>
      <w:pgMar w:top="284" w:right="720" w:bottom="244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33D9E" w14:textId="77777777" w:rsidR="008D2BB9" w:rsidRDefault="008D2BB9" w:rsidP="00523AD3">
      <w:r>
        <w:separator/>
      </w:r>
    </w:p>
  </w:endnote>
  <w:endnote w:type="continuationSeparator" w:id="0">
    <w:p w14:paraId="184D9C44" w14:textId="77777777" w:rsidR="008D2BB9" w:rsidRDefault="008D2BB9" w:rsidP="0052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C79E8" w14:textId="6DDF0C2D" w:rsidR="00523AD3" w:rsidRPr="002B2A97" w:rsidRDefault="002B2A97" w:rsidP="002B2A97">
    <w:pPr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202</w:t>
    </w:r>
    <w:r w:rsidR="004705E8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/</w:t>
    </w:r>
    <w:r w:rsidR="004705E8">
      <w:rPr>
        <w:rFonts w:ascii="Arial" w:hAnsi="Arial" w:cs="Arial"/>
        <w:sz w:val="16"/>
        <w:szCs w:val="16"/>
      </w:rPr>
      <w:t>Feb</w:t>
    </w:r>
    <w:r>
      <w:rPr>
        <w:rFonts w:ascii="Arial" w:hAnsi="Arial" w:cs="Arial"/>
        <w:sz w:val="16"/>
        <w:szCs w:val="16"/>
      </w:rPr>
      <w:t>/0:EH</w:t>
    </w:r>
    <w:r w:rsidRPr="00691B09">
      <w:rPr>
        <w:rFonts w:ascii="Arial" w:hAnsi="Arial" w:cs="Arial"/>
        <w:sz w:val="16"/>
        <w:szCs w:val="16"/>
      </w:rPr>
      <w:t>/LEU/USW</w:t>
    </w:r>
    <w:proofErr w:type="gramStart"/>
    <w:r w:rsidRPr="00691B09">
      <w:rPr>
        <w:rFonts w:ascii="Arial" w:hAnsi="Arial" w:cs="Arial"/>
        <w:sz w:val="16"/>
        <w:szCs w:val="16"/>
      </w:rPr>
      <w:t>2009</w:t>
    </w:r>
    <w:r>
      <w:rPr>
        <w:rFonts w:ascii="Arial" w:hAnsi="Arial" w:cs="Arial"/>
        <w:sz w:val="16"/>
        <w:szCs w:val="16"/>
      </w:rPr>
      <w:t>:Forms</w:t>
    </w:r>
    <w:proofErr w:type="gramEnd"/>
    <w:r>
      <w:rPr>
        <w:rFonts w:ascii="Arial" w:hAnsi="Arial" w:cs="Arial"/>
        <w:sz w:val="16"/>
        <w:szCs w:val="16"/>
      </w:rPr>
      <w:t>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53FF" w14:textId="77777777" w:rsidR="008D2BB9" w:rsidRDefault="008D2BB9" w:rsidP="00523AD3">
      <w:r>
        <w:separator/>
      </w:r>
    </w:p>
  </w:footnote>
  <w:footnote w:type="continuationSeparator" w:id="0">
    <w:p w14:paraId="456F3509" w14:textId="77777777" w:rsidR="008D2BB9" w:rsidRDefault="008D2BB9" w:rsidP="00523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851"/>
    <w:multiLevelType w:val="hybridMultilevel"/>
    <w:tmpl w:val="5D6EA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0925D5"/>
    <w:multiLevelType w:val="hybridMultilevel"/>
    <w:tmpl w:val="F87EB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0A0C38"/>
    <w:multiLevelType w:val="hybridMultilevel"/>
    <w:tmpl w:val="D794F55E"/>
    <w:lvl w:ilvl="0" w:tplc="7C621B4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5D0A"/>
    <w:multiLevelType w:val="hybridMultilevel"/>
    <w:tmpl w:val="4094CE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3350D"/>
    <w:multiLevelType w:val="hybridMultilevel"/>
    <w:tmpl w:val="F98E44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71ADD"/>
    <w:multiLevelType w:val="hybridMultilevel"/>
    <w:tmpl w:val="6C74365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95FB7"/>
    <w:multiLevelType w:val="hybridMultilevel"/>
    <w:tmpl w:val="13C4904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679764">
    <w:abstractNumId w:val="1"/>
  </w:num>
  <w:num w:numId="2" w16cid:durableId="222254089">
    <w:abstractNumId w:val="0"/>
  </w:num>
  <w:num w:numId="3" w16cid:durableId="1930387615">
    <w:abstractNumId w:val="5"/>
  </w:num>
  <w:num w:numId="4" w16cid:durableId="1391922487">
    <w:abstractNumId w:val="6"/>
  </w:num>
  <w:num w:numId="5" w16cid:durableId="491069260">
    <w:abstractNumId w:val="4"/>
  </w:num>
  <w:num w:numId="6" w16cid:durableId="1946770431">
    <w:abstractNumId w:val="3"/>
  </w:num>
  <w:num w:numId="7" w16cid:durableId="1912346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AB0"/>
    <w:rsid w:val="000020C1"/>
    <w:rsid w:val="000126A0"/>
    <w:rsid w:val="00015A66"/>
    <w:rsid w:val="00036541"/>
    <w:rsid w:val="00044E24"/>
    <w:rsid w:val="000662AB"/>
    <w:rsid w:val="00086CD9"/>
    <w:rsid w:val="000A2F03"/>
    <w:rsid w:val="000A55B8"/>
    <w:rsid w:val="000B2DFB"/>
    <w:rsid w:val="000C1852"/>
    <w:rsid w:val="000C7191"/>
    <w:rsid w:val="00112C8D"/>
    <w:rsid w:val="001511E9"/>
    <w:rsid w:val="00153A6D"/>
    <w:rsid w:val="001A2E34"/>
    <w:rsid w:val="00222DCF"/>
    <w:rsid w:val="00233CA4"/>
    <w:rsid w:val="00256086"/>
    <w:rsid w:val="0028237D"/>
    <w:rsid w:val="00291BAE"/>
    <w:rsid w:val="00293F2B"/>
    <w:rsid w:val="002B2A97"/>
    <w:rsid w:val="00307618"/>
    <w:rsid w:val="003159A6"/>
    <w:rsid w:val="00357D1D"/>
    <w:rsid w:val="00365A6C"/>
    <w:rsid w:val="00370DFB"/>
    <w:rsid w:val="0042420A"/>
    <w:rsid w:val="00450AA0"/>
    <w:rsid w:val="00464A3C"/>
    <w:rsid w:val="004705E8"/>
    <w:rsid w:val="00475704"/>
    <w:rsid w:val="0048218F"/>
    <w:rsid w:val="004C4B4E"/>
    <w:rsid w:val="004D70AE"/>
    <w:rsid w:val="004E5B8F"/>
    <w:rsid w:val="00523AD3"/>
    <w:rsid w:val="0053212B"/>
    <w:rsid w:val="005C35EC"/>
    <w:rsid w:val="005F0D21"/>
    <w:rsid w:val="00602ACA"/>
    <w:rsid w:val="006037A4"/>
    <w:rsid w:val="0064093D"/>
    <w:rsid w:val="00650BBC"/>
    <w:rsid w:val="00663891"/>
    <w:rsid w:val="006D364E"/>
    <w:rsid w:val="006E7DF2"/>
    <w:rsid w:val="00726BF9"/>
    <w:rsid w:val="00752827"/>
    <w:rsid w:val="007611EE"/>
    <w:rsid w:val="00761A49"/>
    <w:rsid w:val="00771D36"/>
    <w:rsid w:val="00775B21"/>
    <w:rsid w:val="008037B0"/>
    <w:rsid w:val="0083718B"/>
    <w:rsid w:val="00864A4E"/>
    <w:rsid w:val="008C6C60"/>
    <w:rsid w:val="008D0237"/>
    <w:rsid w:val="008D2BB9"/>
    <w:rsid w:val="008D64D0"/>
    <w:rsid w:val="008E1A47"/>
    <w:rsid w:val="008F6CF3"/>
    <w:rsid w:val="00905508"/>
    <w:rsid w:val="009404FC"/>
    <w:rsid w:val="009631DC"/>
    <w:rsid w:val="00982E8B"/>
    <w:rsid w:val="009A7ECD"/>
    <w:rsid w:val="009D6F99"/>
    <w:rsid w:val="00A035B5"/>
    <w:rsid w:val="00A25B10"/>
    <w:rsid w:val="00A25CD6"/>
    <w:rsid w:val="00A56397"/>
    <w:rsid w:val="00A63B4E"/>
    <w:rsid w:val="00A77597"/>
    <w:rsid w:val="00A909B2"/>
    <w:rsid w:val="00AF2DDE"/>
    <w:rsid w:val="00AF5903"/>
    <w:rsid w:val="00B6213E"/>
    <w:rsid w:val="00B6787E"/>
    <w:rsid w:val="00B7146A"/>
    <w:rsid w:val="00B75DD4"/>
    <w:rsid w:val="00B9317D"/>
    <w:rsid w:val="00BD2BF2"/>
    <w:rsid w:val="00BF4B93"/>
    <w:rsid w:val="00C105B5"/>
    <w:rsid w:val="00C4440A"/>
    <w:rsid w:val="00C469C3"/>
    <w:rsid w:val="00C6105B"/>
    <w:rsid w:val="00C6416F"/>
    <w:rsid w:val="00C64228"/>
    <w:rsid w:val="00C83547"/>
    <w:rsid w:val="00CB7E77"/>
    <w:rsid w:val="00CD15B0"/>
    <w:rsid w:val="00CD19C5"/>
    <w:rsid w:val="00CE5977"/>
    <w:rsid w:val="00D00185"/>
    <w:rsid w:val="00D712BB"/>
    <w:rsid w:val="00D819AA"/>
    <w:rsid w:val="00D90A80"/>
    <w:rsid w:val="00DD1098"/>
    <w:rsid w:val="00DD5CED"/>
    <w:rsid w:val="00E07CD7"/>
    <w:rsid w:val="00E45B2E"/>
    <w:rsid w:val="00E91676"/>
    <w:rsid w:val="00ED3238"/>
    <w:rsid w:val="00EF760D"/>
    <w:rsid w:val="00F0292A"/>
    <w:rsid w:val="00F10D72"/>
    <w:rsid w:val="00F32566"/>
    <w:rsid w:val="00F84B24"/>
    <w:rsid w:val="00F92769"/>
    <w:rsid w:val="00F94AF0"/>
    <w:rsid w:val="00FA7AB0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23047"/>
  <w15:chartTrackingRefBased/>
  <w15:docId w15:val="{F790FCD3-8870-48A0-BF22-5CB4777F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G Times" w:hAnsi="CG Times"/>
      <w:b/>
      <w:sz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ListParagraph">
    <w:name w:val="List Paragraph"/>
    <w:basedOn w:val="Normal"/>
    <w:uiPriority w:val="34"/>
    <w:qFormat/>
    <w:rsid w:val="00370DF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5C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CD6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28237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3A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AD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23A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AD3"/>
    <w:rPr>
      <w:sz w:val="24"/>
      <w:szCs w:val="24"/>
      <w:lang w:val="en-US" w:eastAsia="en-US"/>
    </w:rPr>
  </w:style>
  <w:style w:type="paragraph" w:customStyle="1" w:styleId="para1">
    <w:name w:val="para 1"/>
    <w:basedOn w:val="Normal"/>
    <w:link w:val="para1Char"/>
    <w:rsid w:val="00B75DD4"/>
    <w:pPr>
      <w:spacing w:after="240"/>
      <w:ind w:left="720" w:hanging="720"/>
    </w:pPr>
  </w:style>
  <w:style w:type="paragraph" w:customStyle="1" w:styleId="paraa">
    <w:name w:val="para a."/>
    <w:basedOn w:val="Normal"/>
    <w:rsid w:val="00B75DD4"/>
    <w:pPr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240" w:line="240" w:lineRule="atLeast"/>
      <w:ind w:left="1440" w:hanging="720"/>
    </w:pPr>
  </w:style>
  <w:style w:type="character" w:customStyle="1" w:styleId="para1Char">
    <w:name w:val="para 1 Char"/>
    <w:link w:val="para1"/>
    <w:rsid w:val="00B75DD4"/>
    <w:rPr>
      <w:sz w:val="24"/>
      <w:szCs w:val="24"/>
      <w:lang w:val="en-US" w:eastAsia="en-US"/>
    </w:rPr>
  </w:style>
  <w:style w:type="paragraph" w:customStyle="1" w:styleId="Parai">
    <w:name w:val="Para i."/>
    <w:basedOn w:val="para1"/>
    <w:qFormat/>
    <w:rsid w:val="00B75DD4"/>
    <w:pPr>
      <w:spacing w:after="120"/>
      <w:ind w:left="2074" w:hanging="634"/>
    </w:pPr>
  </w:style>
  <w:style w:type="paragraph" w:customStyle="1" w:styleId="Para10">
    <w:name w:val="Para (1)"/>
    <w:basedOn w:val="para1"/>
    <w:qFormat/>
    <w:rsid w:val="00B75DD4"/>
    <w:pPr>
      <w:ind w:left="2880"/>
    </w:pPr>
  </w:style>
  <w:style w:type="table" w:styleId="TableGrid">
    <w:name w:val="Table Grid"/>
    <w:basedOn w:val="TableNormal"/>
    <w:uiPriority w:val="59"/>
    <w:rsid w:val="00B75DD4"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44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9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tu@shawcabl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Letterhead%20October%20200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 October 2004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ADTU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Tanis</dc:creator>
  <cp:keywords/>
  <cp:lastModifiedBy>Alberni District Teachers' Union</cp:lastModifiedBy>
  <cp:revision>2</cp:revision>
  <cp:lastPrinted>2024-03-07T19:59:00Z</cp:lastPrinted>
  <dcterms:created xsi:type="dcterms:W3CDTF">2026-02-11T17:34:00Z</dcterms:created>
  <dcterms:modified xsi:type="dcterms:W3CDTF">2026-02-11T17:34:00Z</dcterms:modified>
</cp:coreProperties>
</file>